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CDEB4" w14:textId="77777777" w:rsidR="00E943E9" w:rsidRDefault="00E943E9" w:rsidP="00E943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GODEWYN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0A87E7A" w14:textId="77777777" w:rsidR="00E943E9" w:rsidRDefault="00E943E9" w:rsidP="00E943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1B08D50E" w14:textId="77777777" w:rsidR="00E943E9" w:rsidRDefault="00E943E9" w:rsidP="00E943E9">
      <w:pPr>
        <w:pStyle w:val="NoSpacing"/>
        <w:rPr>
          <w:rFonts w:cs="Times New Roman"/>
          <w:szCs w:val="24"/>
        </w:rPr>
      </w:pPr>
    </w:p>
    <w:p w14:paraId="3CE23F8C" w14:textId="77777777" w:rsidR="00E943E9" w:rsidRDefault="00E943E9" w:rsidP="00E943E9">
      <w:pPr>
        <w:pStyle w:val="NoSpacing"/>
        <w:rPr>
          <w:rFonts w:cs="Times New Roman"/>
          <w:szCs w:val="24"/>
        </w:rPr>
      </w:pPr>
    </w:p>
    <w:p w14:paraId="4EAC9FF2" w14:textId="77777777" w:rsidR="00E943E9" w:rsidRDefault="00E943E9" w:rsidP="00E943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took on an apprentice, William </w:t>
      </w:r>
      <w:proofErr w:type="spellStart"/>
      <w:r>
        <w:rPr>
          <w:rFonts w:cs="Times New Roman"/>
          <w:szCs w:val="24"/>
        </w:rPr>
        <w:t>Dowgrade</w:t>
      </w:r>
      <w:proofErr w:type="spellEnd"/>
      <w:r>
        <w:rPr>
          <w:rFonts w:cs="Times New Roman"/>
          <w:szCs w:val="24"/>
        </w:rPr>
        <w:t>(q.v.).</w:t>
      </w:r>
    </w:p>
    <w:p w14:paraId="4F80E8B2" w14:textId="77777777" w:rsidR="00E943E9" w:rsidRDefault="00E943E9" w:rsidP="00E943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B7057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1F6BD014" w14:textId="77777777" w:rsidR="00E943E9" w:rsidRDefault="00E943E9" w:rsidP="00E943E9">
      <w:pPr>
        <w:pStyle w:val="NoSpacing"/>
        <w:rPr>
          <w:rFonts w:cs="Times New Roman"/>
          <w:szCs w:val="24"/>
        </w:rPr>
      </w:pPr>
    </w:p>
    <w:p w14:paraId="061A59D3" w14:textId="77777777" w:rsidR="00E943E9" w:rsidRDefault="00E943E9" w:rsidP="00E943E9">
      <w:pPr>
        <w:pStyle w:val="NoSpacing"/>
        <w:rPr>
          <w:rFonts w:cs="Times New Roman"/>
          <w:szCs w:val="24"/>
        </w:rPr>
      </w:pPr>
    </w:p>
    <w:p w14:paraId="3BF49CDD" w14:textId="77777777" w:rsidR="00E943E9" w:rsidRDefault="00E943E9" w:rsidP="00E943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October 2024</w:t>
      </w:r>
    </w:p>
    <w:p w14:paraId="05D47FEF" w14:textId="77777777" w:rsidR="00BA00AB" w:rsidRDefault="00BA00AB" w:rsidP="009139A6">
      <w:pPr>
        <w:pStyle w:val="NoSpacing"/>
        <w:rPr>
          <w:rFonts w:cs="Times New Roman"/>
          <w:szCs w:val="24"/>
        </w:rPr>
      </w:pPr>
    </w:p>
    <w:p w14:paraId="25CB172B" w14:textId="77777777" w:rsidR="008C72B0" w:rsidRPr="00EB3209" w:rsidRDefault="008C72B0" w:rsidP="009139A6">
      <w:pPr>
        <w:pStyle w:val="NoSpacing"/>
        <w:rPr>
          <w:rFonts w:cs="Times New Roman"/>
          <w:szCs w:val="24"/>
        </w:rPr>
      </w:pPr>
    </w:p>
    <w:sectPr w:rsidR="008C72B0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161A74" w14:textId="77777777" w:rsidR="00E943E9" w:rsidRDefault="00E943E9" w:rsidP="009139A6">
      <w:r>
        <w:separator/>
      </w:r>
    </w:p>
  </w:endnote>
  <w:endnote w:type="continuationSeparator" w:id="0">
    <w:p w14:paraId="2B8D5BB9" w14:textId="77777777" w:rsidR="00E943E9" w:rsidRDefault="00E943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E94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8C93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F0F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0E157" w14:textId="77777777" w:rsidR="00E943E9" w:rsidRDefault="00E943E9" w:rsidP="009139A6">
      <w:r>
        <w:separator/>
      </w:r>
    </w:p>
  </w:footnote>
  <w:footnote w:type="continuationSeparator" w:id="0">
    <w:p w14:paraId="15C0806C" w14:textId="77777777" w:rsidR="00E943E9" w:rsidRDefault="00E943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150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CDD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477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3E9"/>
    <w:rsid w:val="000666E0"/>
    <w:rsid w:val="002510B7"/>
    <w:rsid w:val="00270799"/>
    <w:rsid w:val="00426115"/>
    <w:rsid w:val="005C130B"/>
    <w:rsid w:val="00826F5C"/>
    <w:rsid w:val="008C72B0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943E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C198A"/>
  <w15:chartTrackingRefBased/>
  <w15:docId w15:val="{5A1A90B3-DFE3-442C-ADE3-478925AA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943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2024-10-20T10:57:00Z</dcterms:created>
  <dcterms:modified xsi:type="dcterms:W3CDTF">2024-10-20T10:57:00Z</dcterms:modified>
</cp:coreProperties>
</file>